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75147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Richard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26608FB" w14:textId="0B0E8A0C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Kirkstall Abbey.</w:t>
      </w:r>
    </w:p>
    <w:p w14:paraId="3F734626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6E5CA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A42E2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08A4C367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33E8FE17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0C6890A0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0FC8E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5906D" w14:textId="77777777" w:rsidR="00482F37" w:rsidRDefault="00482F37" w:rsidP="00482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134D15E6" w14:textId="58629251" w:rsidR="00BA00AB" w:rsidRPr="00482F3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82F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4065" w14:textId="77777777" w:rsidR="00482F37" w:rsidRDefault="00482F37" w:rsidP="009139A6">
      <w:r>
        <w:separator/>
      </w:r>
    </w:p>
  </w:endnote>
  <w:endnote w:type="continuationSeparator" w:id="0">
    <w:p w14:paraId="12EFE826" w14:textId="77777777" w:rsidR="00482F37" w:rsidRDefault="00482F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E56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AA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7F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DD0B" w14:textId="77777777" w:rsidR="00482F37" w:rsidRDefault="00482F37" w:rsidP="009139A6">
      <w:r>
        <w:separator/>
      </w:r>
    </w:p>
  </w:footnote>
  <w:footnote w:type="continuationSeparator" w:id="0">
    <w:p w14:paraId="776604A1" w14:textId="77777777" w:rsidR="00482F37" w:rsidRDefault="00482F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A7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34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B5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37"/>
    <w:rsid w:val="000666E0"/>
    <w:rsid w:val="002510B7"/>
    <w:rsid w:val="00482F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E7C78"/>
  <w15:chartTrackingRefBased/>
  <w15:docId w15:val="{FA563C94-EE2A-4BE0-AC90-F9E901DE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2021-05-06T18:48:00Z</dcterms:created>
  <dcterms:modified xsi:type="dcterms:W3CDTF">2021-05-06T18:49:00Z</dcterms:modified>
</cp:coreProperties>
</file>